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7D" w:rsidRDefault="00E76A7D" w:rsidP="00E76A7D">
      <w:pPr>
        <w:rPr>
          <w:rStyle w:val="s1"/>
        </w:rPr>
      </w:pPr>
      <w:r>
        <w:rPr>
          <w:rStyle w:val="s1"/>
          <w:u w:val="single"/>
        </w:rPr>
        <w:t>Robert WARD</w:t>
      </w:r>
      <w:r>
        <w:rPr>
          <w:rStyle w:val="s1"/>
        </w:rPr>
        <w:t xml:space="preserve">      (fl.1504)</w:t>
      </w:r>
    </w:p>
    <w:p w:rsidR="00E76A7D" w:rsidRDefault="00E76A7D" w:rsidP="00E76A7D">
      <w:pPr>
        <w:rPr>
          <w:rStyle w:val="s1"/>
        </w:rPr>
      </w:pPr>
      <w:r>
        <w:rPr>
          <w:rStyle w:val="s1"/>
        </w:rPr>
        <w:t>of Cromer, Norfolk.</w:t>
      </w:r>
    </w:p>
    <w:p w:rsidR="00E76A7D" w:rsidRDefault="00E76A7D" w:rsidP="00E76A7D">
      <w:pPr>
        <w:rPr>
          <w:rStyle w:val="s1"/>
        </w:rPr>
      </w:pPr>
    </w:p>
    <w:p w:rsidR="00E76A7D" w:rsidRDefault="00E76A7D" w:rsidP="00E76A7D">
      <w:pPr>
        <w:rPr>
          <w:rStyle w:val="s1"/>
        </w:rPr>
      </w:pPr>
    </w:p>
    <w:p w:rsidR="00E76A7D" w:rsidRDefault="00E76A7D" w:rsidP="00E76A7D">
      <w:pPr>
        <w:rPr>
          <w:rStyle w:val="s1"/>
        </w:rPr>
      </w:pPr>
      <w:r>
        <w:rPr>
          <w:rStyle w:val="s1"/>
        </w:rPr>
        <w:t>= Joan(q.v.).</w:t>
      </w:r>
    </w:p>
    <w:p w:rsidR="00E76A7D" w:rsidRDefault="00E76A7D" w:rsidP="00E76A7D">
      <w:pPr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115)</w:t>
      </w:r>
    </w:p>
    <w:p w:rsidR="00E76A7D" w:rsidRDefault="00E76A7D" w:rsidP="00E76A7D">
      <w:pPr>
        <w:rPr>
          <w:rStyle w:val="s1"/>
        </w:rPr>
      </w:pPr>
    </w:p>
    <w:p w:rsidR="00E76A7D" w:rsidRDefault="00E76A7D" w:rsidP="00E76A7D">
      <w:pPr>
        <w:rPr>
          <w:rStyle w:val="s1"/>
        </w:rPr>
      </w:pPr>
    </w:p>
    <w:p w:rsidR="00E76A7D" w:rsidRDefault="00E76A7D" w:rsidP="00E76A7D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E76A7D" w:rsidRDefault="00E76A7D" w:rsidP="00E76A7D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7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114)</w:t>
      </w:r>
    </w:p>
    <w:p w:rsidR="00E76A7D" w:rsidRDefault="00E76A7D" w:rsidP="00E76A7D">
      <w:pPr>
        <w:rPr>
          <w:rStyle w:val="s1"/>
        </w:rPr>
      </w:pPr>
    </w:p>
    <w:p w:rsidR="00E76A7D" w:rsidRDefault="00E76A7D" w:rsidP="00E76A7D">
      <w:pPr>
        <w:rPr>
          <w:rStyle w:val="s1"/>
        </w:rPr>
      </w:pPr>
    </w:p>
    <w:p w:rsidR="00E76A7D" w:rsidRDefault="00E76A7D" w:rsidP="00E76A7D">
      <w:pPr>
        <w:rPr>
          <w:rStyle w:val="s1"/>
        </w:rPr>
      </w:pPr>
      <w:r>
        <w:rPr>
          <w:rStyle w:val="s1"/>
        </w:rPr>
        <w:t>14 March 2017</w:t>
      </w:r>
      <w:r>
        <w:rPr>
          <w:rStyle w:val="s1"/>
        </w:rPr>
        <w:t xml:space="preserve"> </w:t>
      </w:r>
      <w:bookmarkStart w:id="0" w:name="_GoBack"/>
      <w:bookmarkEnd w:id="0"/>
    </w:p>
    <w:p w:rsidR="006B2F86" w:rsidRPr="00E71FC3" w:rsidRDefault="00E76A7D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A7D" w:rsidRDefault="00E76A7D" w:rsidP="00E71FC3">
      <w:r>
        <w:separator/>
      </w:r>
    </w:p>
  </w:endnote>
  <w:endnote w:type="continuationSeparator" w:id="0">
    <w:p w:rsidR="00E76A7D" w:rsidRDefault="00E76A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A7D" w:rsidRDefault="00E76A7D" w:rsidP="00E71FC3">
      <w:r>
        <w:separator/>
      </w:r>
    </w:p>
  </w:footnote>
  <w:footnote w:type="continuationSeparator" w:id="0">
    <w:p w:rsidR="00E76A7D" w:rsidRDefault="00E76A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7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6A7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3861C"/>
  <w15:chartTrackingRefBased/>
  <w15:docId w15:val="{CE624239-C346-4D1C-BEEE-6555D907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76A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E76A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76A7D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2017-03-18T22:20:00Z</dcterms:created>
  <dcterms:modified xsi:type="dcterms:W3CDTF">2017-03-18T22:21:00Z</dcterms:modified>
</cp:coreProperties>
</file>